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7E0" w:rsidRPr="00735FC8" w:rsidRDefault="004D47E0" w:rsidP="004D47E0">
      <w:pPr>
        <w:tabs>
          <w:tab w:val="left" w:pos="3600"/>
        </w:tabs>
        <w:spacing w:before="66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bookmarkStart w:id="0" w:name="_GoBack"/>
      <w:bookmarkEnd w:id="0"/>
      <w:r w:rsidRPr="00735FC8">
        <w:rPr>
          <w:rFonts w:ascii="TH SarabunIT๙" w:hAnsi="TH SarabunIT๙" w:cs="TH SarabunIT๙"/>
          <w:noProof/>
        </w:rPr>
        <w:drawing>
          <wp:anchor distT="0" distB="0" distL="114300" distR="114300" simplePos="0" relativeHeight="252179968" behindDoc="1" locked="0" layoutInCell="1" allowOverlap="1" wp14:anchorId="4E8A36E8" wp14:editId="27693993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539750" cy="593725"/>
            <wp:effectExtent l="0" t="0" r="0" b="0"/>
            <wp:wrapNone/>
            <wp:docPr id="36" name="Picture 2" descr="krut_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5FC8">
        <w:rPr>
          <w:rFonts w:ascii="TH SarabunIT๙" w:hAnsi="TH SarabunIT๙" w:cs="TH SarabunIT๙"/>
        </w:rPr>
        <w:tab/>
      </w:r>
      <w:r w:rsidRPr="00735FC8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:rsidR="004D47E0" w:rsidRPr="00735FC8" w:rsidRDefault="004D47E0" w:rsidP="004D47E0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  <w:cs/>
        </w:rPr>
      </w:pPr>
      <w:r w:rsidRPr="00735FC8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0992" behindDoc="0" locked="0" layoutInCell="1" allowOverlap="1" wp14:anchorId="0AD28756" wp14:editId="499E93EE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9525" t="8255" r="9525" b="10795"/>
                <wp:wrapNone/>
                <wp:docPr id="3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">
                <v:stroke dashstyle="1 1" endcap="round"/>
              </v:line>
            </w:pict>
          </mc:Fallback>
        </mc:AlternateContent>
      </w:r>
      <w:r w:rsidRPr="00735FC8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กลุ่มงาน</w:t>
      </w:r>
      <w:r w:rsidR="00427C4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="001630C8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35FC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5FC8">
        <w:rPr>
          <w:rFonts w:ascii="TH SarabunIT๙" w:hAnsi="TH SarabunIT๙" w:cs="TH SarabunIT๙"/>
          <w:sz w:val="32"/>
          <w:szCs w:val="32"/>
          <w:cs/>
        </w:rPr>
        <w:t xml:space="preserve">โรงพยาบาลแหลมฉบัง โทร 0-3835-2974-9 </w:t>
      </w:r>
    </w:p>
    <w:p w:rsidR="004D47E0" w:rsidRPr="00735FC8" w:rsidRDefault="004D47E0" w:rsidP="004D47E0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 w:rsidRPr="00735FC8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2016" behindDoc="0" locked="0" layoutInCell="1" allowOverlap="1" wp14:anchorId="639DF94F" wp14:editId="3E724276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9525" t="13970" r="9525" b="5080"/>
                <wp:wrapNone/>
                <wp:docPr id="3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">
                <v:stroke dashstyle="1 1" endcap="round"/>
              </v:line>
            </w:pict>
          </mc:Fallback>
        </mc:AlternateContent>
      </w:r>
      <w:r w:rsidRPr="00735FC8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3040" behindDoc="0" locked="0" layoutInCell="1" allowOverlap="1" wp14:anchorId="406C7EE3" wp14:editId="1D4C9206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12065" t="6350" r="5715" b="12700"/>
                <wp:wrapNone/>
                <wp:docPr id="3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">
                <v:stroke dashstyle="1 1" endcap="round"/>
              </v:line>
            </w:pict>
          </mc:Fallback>
        </mc:AlternateContent>
      </w:r>
      <w:r w:rsidRPr="00735FC8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735FC8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ชบ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0032.30......</w:t>
      </w:r>
      <w:r w:rsidRPr="00AF7651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735FC8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Pr="00735FC8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735FC8">
        <w:rPr>
          <w:rFonts w:ascii="TH SarabunIT๙" w:hAnsi="TH SarabunIT๙" w:cs="TH SarabunIT๙"/>
          <w:b/>
          <w:bCs/>
          <w:sz w:val="38"/>
          <w:szCs w:val="38"/>
          <w:cs/>
        </w:rPr>
        <w:t xml:space="preserve"> </w:t>
      </w:r>
      <w:r w:rsidRPr="00735FC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35FC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4D47E0" w:rsidRPr="00FB7EE5" w:rsidRDefault="004D47E0" w:rsidP="004D47E0">
      <w:pPr>
        <w:tabs>
          <w:tab w:val="left" w:pos="9000"/>
        </w:tabs>
        <w:rPr>
          <w:rFonts w:ascii="TH SarabunIT๙" w:hAnsi="TH SarabunIT๙" w:cs="TH SarabunIT๙"/>
          <w:sz w:val="30"/>
          <w:szCs w:val="30"/>
          <w:cs/>
        </w:rPr>
      </w:pPr>
      <w:r w:rsidRPr="00735FC8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184064" behindDoc="0" locked="0" layoutInCell="1" allowOverlap="1" wp14:anchorId="1D8AB591" wp14:editId="6D6436CB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9525" t="8890" r="5080" b="10160"/>
                <wp:wrapNone/>
                <wp:docPr id="3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WZPJgIAAE4EAAAOAAAAZHJzL2Uyb0RvYy54bWysVMGO2jAQvVfqP1i+QxI2U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">
                <v:stroke dashstyle="1 1" endcap="round"/>
              </v:line>
            </w:pict>
          </mc:Fallback>
        </mc:AlternateContent>
      </w:r>
      <w:r w:rsidRPr="00735FC8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ขอรับรองผลการปฏิบัติงาน </w:t>
      </w:r>
      <w:r>
        <w:rPr>
          <w:rFonts w:ascii="TH SarabunIT๙" w:hAnsi="TH SarabunIT๙" w:cs="TH SarabunIT๙"/>
          <w:sz w:val="30"/>
          <w:szCs w:val="30"/>
        </w:rPr>
        <w:t>p4p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ประจำเดือนตุลาคม 25</w:t>
      </w:r>
      <w:r w:rsidR="00733109">
        <w:rPr>
          <w:rFonts w:ascii="TH SarabunIT๙" w:hAnsi="TH SarabunIT๙" w:cs="TH SarabunIT๙" w:hint="cs"/>
          <w:sz w:val="30"/>
          <w:szCs w:val="30"/>
          <w:cs/>
        </w:rPr>
        <w:t>6</w:t>
      </w:r>
      <w:r w:rsidR="001630C8">
        <w:rPr>
          <w:rFonts w:ascii="TH SarabunIT๙" w:hAnsi="TH SarabunIT๙" w:cs="TH SarabunIT๙" w:hint="cs"/>
          <w:sz w:val="30"/>
          <w:szCs w:val="30"/>
          <w:cs/>
        </w:rPr>
        <w:t>2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–</w:t>
      </w:r>
      <w:r w:rsidR="001630C8">
        <w:rPr>
          <w:rFonts w:ascii="TH SarabunIT๙" w:hAnsi="TH SarabunIT๙" w:cs="TH SarabunIT๙" w:hint="cs"/>
          <w:sz w:val="30"/>
          <w:szCs w:val="30"/>
          <w:cs/>
        </w:rPr>
        <w:t xml:space="preserve"> กันยายน 2563</w:t>
      </w:r>
    </w:p>
    <w:p w:rsidR="004D47E0" w:rsidRPr="00735FC8" w:rsidRDefault="004D47E0" w:rsidP="004D47E0">
      <w:pPr>
        <w:spacing w:before="240" w:after="240"/>
        <w:ind w:left="607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35FC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735FC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ผู้อำนวยการโรงพยาบาลแหลมฉบัง</w:t>
      </w:r>
    </w:p>
    <w:p w:rsidR="004D47E0" w:rsidRDefault="004D47E0" w:rsidP="004D47E0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ด้วยข้าพเจ้า................................................................ ตำแหน่ง..............................................</w:t>
      </w:r>
    </w:p>
    <w:p w:rsidR="004D47E0" w:rsidRDefault="004D47E0" w:rsidP="004D47E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ได้รับมอบหมายให้ตรวจสอบและรับรองความถูกต้อง ครบถ้วน ของเอกสารหลักฐานการเบิกจ่าย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ผลการปฏิบัติงาน </w:t>
      </w:r>
      <w:r>
        <w:rPr>
          <w:rFonts w:ascii="TH SarabunIT๙" w:hAnsi="TH SarabunIT๙" w:cs="TH SarabunIT๙"/>
          <w:sz w:val="30"/>
          <w:szCs w:val="30"/>
        </w:rPr>
        <w:t>p4p</w:t>
      </w:r>
      <w:r w:rsidR="00733109">
        <w:rPr>
          <w:rFonts w:ascii="TH SarabunIT๙" w:hAnsi="TH SarabunIT๙" w:cs="TH SarabunIT๙" w:hint="cs"/>
          <w:sz w:val="30"/>
          <w:szCs w:val="30"/>
          <w:cs/>
        </w:rPr>
        <w:t xml:space="preserve"> ประจำเดือนตุลาคม 256</w:t>
      </w:r>
      <w:r w:rsidR="001630C8">
        <w:rPr>
          <w:rFonts w:ascii="TH SarabunIT๙" w:hAnsi="TH SarabunIT๙" w:cs="TH SarabunIT๙" w:hint="cs"/>
          <w:sz w:val="30"/>
          <w:szCs w:val="30"/>
          <w:cs/>
        </w:rPr>
        <w:t>2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–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กันยายน 256</w:t>
      </w:r>
      <w:r w:rsidR="001630C8">
        <w:rPr>
          <w:rFonts w:ascii="TH SarabunIT๙" w:hAnsi="TH SarabunIT๙" w:cs="TH SarabunIT๙" w:hint="cs"/>
          <w:sz w:val="30"/>
          <w:szCs w:val="30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ของหน่วยงาน...................................................จำนวน...........ราย</w:t>
      </w:r>
      <w:r w:rsidR="001C3F1D">
        <w:rPr>
          <w:rFonts w:ascii="TH SarabunIT๙" w:hAnsi="TH SarabunIT๙" w:cs="TH SarabunIT๙" w:hint="cs"/>
          <w:sz w:val="32"/>
          <w:szCs w:val="32"/>
          <w:cs/>
        </w:rPr>
        <w:t xml:space="preserve"> หากมีผู้ตรวจสอบจากภายนอกหน่วยงาน </w:t>
      </w:r>
      <w:r w:rsidR="00D40281">
        <w:rPr>
          <w:rFonts w:ascii="TH SarabunIT๙" w:hAnsi="TH SarabunIT๙" w:cs="TH SarabunIT๙" w:hint="cs"/>
          <w:sz w:val="32"/>
          <w:szCs w:val="32"/>
          <w:cs/>
        </w:rPr>
        <w:t>เข้าตรวจ</w:t>
      </w:r>
      <w:r w:rsidR="001C3F1D">
        <w:rPr>
          <w:rFonts w:ascii="TH SarabunIT๙" w:hAnsi="TH SarabunIT๙" w:cs="TH SarabunIT๙" w:hint="cs"/>
          <w:sz w:val="32"/>
          <w:szCs w:val="32"/>
          <w:cs/>
        </w:rPr>
        <w:t>สอบพบข้อผิดพลาด และขอเรียกเงินคืน ข้าพเจ้า</w:t>
      </w:r>
      <w:r w:rsidR="0059594E">
        <w:rPr>
          <w:rFonts w:ascii="TH SarabunIT๙" w:hAnsi="TH SarabunIT๙" w:cs="TH SarabunIT๙" w:hint="cs"/>
          <w:sz w:val="32"/>
          <w:szCs w:val="32"/>
          <w:cs/>
        </w:rPr>
        <w:t>จะดำเนินการเป็นผู้ติดตามให้</w:t>
      </w:r>
      <w:r w:rsidR="001C3F1D"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="0059594E">
        <w:rPr>
          <w:rFonts w:ascii="TH SarabunIT๙" w:hAnsi="TH SarabunIT๙" w:cs="TH SarabunIT๙" w:hint="cs"/>
          <w:sz w:val="32"/>
          <w:szCs w:val="32"/>
          <w:cs/>
        </w:rPr>
        <w:t>ในหน่วยงานที่รับเงินผิดจำนวนไป</w:t>
      </w:r>
      <w:r w:rsidR="00A94F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594E">
        <w:rPr>
          <w:rFonts w:ascii="TH SarabunIT๙" w:hAnsi="TH SarabunIT๙" w:cs="TH SarabunIT๙" w:hint="cs"/>
          <w:sz w:val="32"/>
          <w:szCs w:val="32"/>
          <w:cs/>
        </w:rPr>
        <w:t>ทำการคืนเงินตามจำนวนที่ถูกเรียกคืน</w:t>
      </w:r>
    </w:p>
    <w:p w:rsidR="001C3F1D" w:rsidRDefault="001C3F1D" w:rsidP="004D47E0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บัดนี้ข้าพเจ้าได้ดำเนินการเสร็จเรียบร้อยแล้ว และขอส่งเอกสารเบิกจ่ายให้งานการเงินเพื่อดำเนินการเบิกจ่ายต่อไป</w:t>
      </w:r>
    </w:p>
    <w:p w:rsidR="004D47E0" w:rsidRDefault="004D47E0" w:rsidP="004D47E0">
      <w:pPr>
        <w:spacing w:before="24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จึงเรียนมาเพื่อโปรดทราบ </w:t>
      </w:r>
    </w:p>
    <w:p w:rsidR="004D47E0" w:rsidRDefault="004D47E0" w:rsidP="004D47E0">
      <w:pPr>
        <w:ind w:firstLine="1411"/>
        <w:rPr>
          <w:rFonts w:ascii="TH SarabunIT๙" w:hAnsi="TH SarabunIT๙" w:cs="TH SarabunIT๙"/>
          <w:sz w:val="32"/>
          <w:szCs w:val="32"/>
        </w:rPr>
      </w:pPr>
    </w:p>
    <w:p w:rsidR="004D47E0" w:rsidRPr="006B4BD4" w:rsidRDefault="004D47E0" w:rsidP="004D47E0">
      <w:pPr>
        <w:rPr>
          <w:rFonts w:ascii="TH SarabunIT๙" w:hAnsi="TH SarabunIT๙" w:cs="TH SarabunIT๙"/>
          <w:sz w:val="32"/>
          <w:szCs w:val="32"/>
          <w:cs/>
        </w:rPr>
      </w:pPr>
    </w:p>
    <w:p w:rsidR="004D47E0" w:rsidRPr="00735FC8" w:rsidRDefault="004D47E0" w:rsidP="004D47E0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735FC8">
        <w:rPr>
          <w:rFonts w:ascii="TH SarabunIT๙" w:hAnsi="TH SarabunIT๙" w:cs="TH SarabunIT๙"/>
          <w:sz w:val="32"/>
          <w:szCs w:val="32"/>
        </w:rPr>
        <w:t>(</w:t>
      </w:r>
      <w:r w:rsidR="001C3F1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Pr="00735FC8">
        <w:rPr>
          <w:rFonts w:ascii="TH SarabunIT๙" w:hAnsi="TH SarabunIT๙" w:cs="TH SarabunIT๙"/>
          <w:sz w:val="32"/>
          <w:szCs w:val="32"/>
        </w:rPr>
        <w:t>)</w:t>
      </w:r>
    </w:p>
    <w:p w:rsidR="004D47E0" w:rsidRDefault="001C3F1D" w:rsidP="004D47E0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</w:p>
    <w:p w:rsidR="004D47E0" w:rsidRDefault="001C3F1D" w:rsidP="004D47E0">
      <w:pPr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</w:t>
      </w:r>
    </w:p>
    <w:p w:rsidR="004D47E0" w:rsidRDefault="004D47E0" w:rsidP="004D47E0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4D47E0" w:rsidRDefault="004D47E0" w:rsidP="004D47E0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4D47E0" w:rsidRDefault="004D47E0" w:rsidP="004D47E0">
      <w:pPr>
        <w:rPr>
          <w:rFonts w:ascii="TH SarabunIT๙" w:hAnsi="TH SarabunIT๙" w:cs="TH SarabunIT๙"/>
          <w:sz w:val="32"/>
          <w:szCs w:val="32"/>
        </w:rPr>
      </w:pPr>
    </w:p>
    <w:p w:rsidR="004D47E0" w:rsidRDefault="004D47E0" w:rsidP="004D47E0">
      <w:pPr>
        <w:rPr>
          <w:rFonts w:ascii="TH SarabunIT๙" w:hAnsi="TH SarabunIT๙" w:cs="TH SarabunIT๙"/>
          <w:sz w:val="32"/>
          <w:szCs w:val="32"/>
        </w:rPr>
      </w:pPr>
    </w:p>
    <w:p w:rsidR="004D47E0" w:rsidRDefault="004D47E0" w:rsidP="004D47E0">
      <w:pPr>
        <w:rPr>
          <w:rFonts w:ascii="TH SarabunIT๙" w:hAnsi="TH SarabunIT๙" w:cs="TH SarabunIT๙"/>
          <w:sz w:val="32"/>
          <w:szCs w:val="32"/>
        </w:rPr>
      </w:pPr>
    </w:p>
    <w:p w:rsidR="004D47E0" w:rsidRDefault="004D47E0" w:rsidP="004D47E0">
      <w:pPr>
        <w:rPr>
          <w:rFonts w:ascii="TH SarabunIT๙" w:hAnsi="TH SarabunIT๙" w:cs="TH SarabunIT๙"/>
          <w:sz w:val="32"/>
          <w:szCs w:val="32"/>
        </w:rPr>
      </w:pPr>
    </w:p>
    <w:p w:rsidR="004D47E0" w:rsidRDefault="004D47E0" w:rsidP="00C67F60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sectPr w:rsidR="004D47E0" w:rsidSect="001A5EE0">
      <w:headerReference w:type="even" r:id="rId10"/>
      <w:pgSz w:w="11906" w:h="16838" w:code="9"/>
      <w:pgMar w:top="426" w:right="1274" w:bottom="1134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3A6" w:rsidRDefault="00C633A6">
      <w:r>
        <w:separator/>
      </w:r>
    </w:p>
  </w:endnote>
  <w:endnote w:type="continuationSeparator" w:id="0">
    <w:p w:rsidR="00C633A6" w:rsidRDefault="00C6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3A6" w:rsidRDefault="00C633A6">
      <w:r>
        <w:separator/>
      </w:r>
    </w:p>
  </w:footnote>
  <w:footnote w:type="continuationSeparator" w:id="0">
    <w:p w:rsidR="00C633A6" w:rsidRDefault="00C63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83" w:rsidRDefault="00AD4983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AD4983" w:rsidRDefault="00AD49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619"/>
    <w:multiLevelType w:val="hybridMultilevel"/>
    <w:tmpl w:val="0900BEE2"/>
    <w:lvl w:ilvl="0" w:tplc="B59249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A6577B4"/>
    <w:multiLevelType w:val="hybridMultilevel"/>
    <w:tmpl w:val="673AB502"/>
    <w:lvl w:ilvl="0" w:tplc="E780BF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E26921"/>
    <w:multiLevelType w:val="hybridMultilevel"/>
    <w:tmpl w:val="C42C8494"/>
    <w:lvl w:ilvl="0" w:tplc="A5AE9A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2CB7B01"/>
    <w:multiLevelType w:val="hybridMultilevel"/>
    <w:tmpl w:val="D4C89188"/>
    <w:lvl w:ilvl="0" w:tplc="19F085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4E1173E"/>
    <w:multiLevelType w:val="hybridMultilevel"/>
    <w:tmpl w:val="01CEA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04401"/>
    <w:multiLevelType w:val="hybridMultilevel"/>
    <w:tmpl w:val="2F10E550"/>
    <w:lvl w:ilvl="0" w:tplc="B48AAC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7290F5C"/>
    <w:multiLevelType w:val="hybridMultilevel"/>
    <w:tmpl w:val="CF327048"/>
    <w:lvl w:ilvl="0" w:tplc="3462E7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4A557A3"/>
    <w:multiLevelType w:val="hybridMultilevel"/>
    <w:tmpl w:val="CDF25C94"/>
    <w:lvl w:ilvl="0" w:tplc="D03E6E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EDA7F03"/>
    <w:multiLevelType w:val="hybridMultilevel"/>
    <w:tmpl w:val="7570E878"/>
    <w:lvl w:ilvl="0" w:tplc="46F231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1F7647F"/>
    <w:multiLevelType w:val="hybridMultilevel"/>
    <w:tmpl w:val="E37493D8"/>
    <w:lvl w:ilvl="0" w:tplc="285A61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4B65003"/>
    <w:multiLevelType w:val="hybridMultilevel"/>
    <w:tmpl w:val="B5423910"/>
    <w:lvl w:ilvl="0" w:tplc="81A4E9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43829FE"/>
    <w:multiLevelType w:val="hybridMultilevel"/>
    <w:tmpl w:val="7CC627A4"/>
    <w:lvl w:ilvl="0" w:tplc="C32620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7FC1418"/>
    <w:multiLevelType w:val="hybridMultilevel"/>
    <w:tmpl w:val="33F0CF3C"/>
    <w:lvl w:ilvl="0" w:tplc="FA4E1F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D13730A"/>
    <w:multiLevelType w:val="hybridMultilevel"/>
    <w:tmpl w:val="BCD49C10"/>
    <w:lvl w:ilvl="0" w:tplc="28E2DB68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792881"/>
    <w:multiLevelType w:val="hybridMultilevel"/>
    <w:tmpl w:val="AA365548"/>
    <w:lvl w:ilvl="0" w:tplc="7B28151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752E3065"/>
    <w:multiLevelType w:val="hybridMultilevel"/>
    <w:tmpl w:val="2B968852"/>
    <w:lvl w:ilvl="0" w:tplc="4FBA15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9767215"/>
    <w:multiLevelType w:val="hybridMultilevel"/>
    <w:tmpl w:val="B10C9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52A8D"/>
    <w:multiLevelType w:val="hybridMultilevel"/>
    <w:tmpl w:val="6D085C54"/>
    <w:lvl w:ilvl="0" w:tplc="7F4C12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3"/>
  </w:num>
  <w:num w:numId="2">
    <w:abstractNumId w:val="17"/>
  </w:num>
  <w:num w:numId="3">
    <w:abstractNumId w:val="4"/>
  </w:num>
  <w:num w:numId="4">
    <w:abstractNumId w:val="3"/>
  </w:num>
  <w:num w:numId="5">
    <w:abstractNumId w:val="12"/>
  </w:num>
  <w:num w:numId="6">
    <w:abstractNumId w:val="10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 w:numId="11">
    <w:abstractNumId w:val="16"/>
  </w:num>
  <w:num w:numId="12">
    <w:abstractNumId w:val="2"/>
  </w:num>
  <w:num w:numId="13">
    <w:abstractNumId w:val="15"/>
  </w:num>
  <w:num w:numId="14">
    <w:abstractNumId w:val="14"/>
  </w:num>
  <w:num w:numId="15">
    <w:abstractNumId w:val="11"/>
  </w:num>
  <w:num w:numId="16">
    <w:abstractNumId w:val="8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D50"/>
    <w:rsid w:val="00000845"/>
    <w:rsid w:val="000009B3"/>
    <w:rsid w:val="00000CD7"/>
    <w:rsid w:val="0000292D"/>
    <w:rsid w:val="0000412B"/>
    <w:rsid w:val="00014A76"/>
    <w:rsid w:val="0002380E"/>
    <w:rsid w:val="00024798"/>
    <w:rsid w:val="00025A30"/>
    <w:rsid w:val="000364FA"/>
    <w:rsid w:val="00037365"/>
    <w:rsid w:val="00041424"/>
    <w:rsid w:val="00041D81"/>
    <w:rsid w:val="00042395"/>
    <w:rsid w:val="0004396F"/>
    <w:rsid w:val="00043AFA"/>
    <w:rsid w:val="000440A9"/>
    <w:rsid w:val="00046468"/>
    <w:rsid w:val="000477B6"/>
    <w:rsid w:val="000505AD"/>
    <w:rsid w:val="00055559"/>
    <w:rsid w:val="00060292"/>
    <w:rsid w:val="00061D69"/>
    <w:rsid w:val="0006398B"/>
    <w:rsid w:val="00065163"/>
    <w:rsid w:val="0006583D"/>
    <w:rsid w:val="00065CBB"/>
    <w:rsid w:val="0007214C"/>
    <w:rsid w:val="00072CA6"/>
    <w:rsid w:val="00076269"/>
    <w:rsid w:val="000763DC"/>
    <w:rsid w:val="00082BAB"/>
    <w:rsid w:val="00082DCC"/>
    <w:rsid w:val="000870A0"/>
    <w:rsid w:val="0008788C"/>
    <w:rsid w:val="00087C3F"/>
    <w:rsid w:val="00090643"/>
    <w:rsid w:val="0009409B"/>
    <w:rsid w:val="000A031B"/>
    <w:rsid w:val="000A43DF"/>
    <w:rsid w:val="000A6C15"/>
    <w:rsid w:val="000A6FDE"/>
    <w:rsid w:val="000A7A40"/>
    <w:rsid w:val="000B2D55"/>
    <w:rsid w:val="000D0222"/>
    <w:rsid w:val="000D0FDB"/>
    <w:rsid w:val="000D4865"/>
    <w:rsid w:val="000D5B8B"/>
    <w:rsid w:val="000D658D"/>
    <w:rsid w:val="000E1540"/>
    <w:rsid w:val="000E2469"/>
    <w:rsid w:val="000E3DA9"/>
    <w:rsid w:val="000E6360"/>
    <w:rsid w:val="000F249B"/>
    <w:rsid w:val="000F5FC8"/>
    <w:rsid w:val="000F7F16"/>
    <w:rsid w:val="0010275F"/>
    <w:rsid w:val="00104498"/>
    <w:rsid w:val="00107DC9"/>
    <w:rsid w:val="001126AC"/>
    <w:rsid w:val="00114053"/>
    <w:rsid w:val="00114302"/>
    <w:rsid w:val="00114A8C"/>
    <w:rsid w:val="00140F90"/>
    <w:rsid w:val="0014146C"/>
    <w:rsid w:val="00145035"/>
    <w:rsid w:val="00146214"/>
    <w:rsid w:val="00146C76"/>
    <w:rsid w:val="00153BDC"/>
    <w:rsid w:val="001542FA"/>
    <w:rsid w:val="0015449F"/>
    <w:rsid w:val="001549E5"/>
    <w:rsid w:val="00154D40"/>
    <w:rsid w:val="001567FE"/>
    <w:rsid w:val="00157531"/>
    <w:rsid w:val="00157EE1"/>
    <w:rsid w:val="001630BD"/>
    <w:rsid w:val="001630C8"/>
    <w:rsid w:val="0016515C"/>
    <w:rsid w:val="00165BC9"/>
    <w:rsid w:val="0017068D"/>
    <w:rsid w:val="001722DB"/>
    <w:rsid w:val="0017607B"/>
    <w:rsid w:val="001766C7"/>
    <w:rsid w:val="00176F5F"/>
    <w:rsid w:val="0018669E"/>
    <w:rsid w:val="00187421"/>
    <w:rsid w:val="00197DA5"/>
    <w:rsid w:val="001A0D3C"/>
    <w:rsid w:val="001A1088"/>
    <w:rsid w:val="001A24DC"/>
    <w:rsid w:val="001A2DD2"/>
    <w:rsid w:val="001A5EE0"/>
    <w:rsid w:val="001A634E"/>
    <w:rsid w:val="001B0266"/>
    <w:rsid w:val="001B2C2C"/>
    <w:rsid w:val="001B348B"/>
    <w:rsid w:val="001C05CA"/>
    <w:rsid w:val="001C3F1D"/>
    <w:rsid w:val="001C4F07"/>
    <w:rsid w:val="001C5837"/>
    <w:rsid w:val="001D151B"/>
    <w:rsid w:val="001D4240"/>
    <w:rsid w:val="001D6F3A"/>
    <w:rsid w:val="001E21FB"/>
    <w:rsid w:val="001E2F47"/>
    <w:rsid w:val="001E405E"/>
    <w:rsid w:val="001E476B"/>
    <w:rsid w:val="001E4CB1"/>
    <w:rsid w:val="001E783E"/>
    <w:rsid w:val="001E7B2B"/>
    <w:rsid w:val="001F504F"/>
    <w:rsid w:val="001F6808"/>
    <w:rsid w:val="00201F2E"/>
    <w:rsid w:val="002039F1"/>
    <w:rsid w:val="00205306"/>
    <w:rsid w:val="002058A3"/>
    <w:rsid w:val="002132EA"/>
    <w:rsid w:val="00214EF4"/>
    <w:rsid w:val="002164BD"/>
    <w:rsid w:val="00216F07"/>
    <w:rsid w:val="00217332"/>
    <w:rsid w:val="00223B52"/>
    <w:rsid w:val="002248B4"/>
    <w:rsid w:val="00225918"/>
    <w:rsid w:val="00232281"/>
    <w:rsid w:val="002330D8"/>
    <w:rsid w:val="00234405"/>
    <w:rsid w:val="00236D3A"/>
    <w:rsid w:val="00240F89"/>
    <w:rsid w:val="00247561"/>
    <w:rsid w:val="00251A02"/>
    <w:rsid w:val="00255D92"/>
    <w:rsid w:val="00260550"/>
    <w:rsid w:val="00261710"/>
    <w:rsid w:val="00262CEA"/>
    <w:rsid w:val="00263CEC"/>
    <w:rsid w:val="00264F4B"/>
    <w:rsid w:val="002747A4"/>
    <w:rsid w:val="00275C70"/>
    <w:rsid w:val="002768FF"/>
    <w:rsid w:val="00277BC8"/>
    <w:rsid w:val="00284597"/>
    <w:rsid w:val="0029093A"/>
    <w:rsid w:val="00291745"/>
    <w:rsid w:val="002963CE"/>
    <w:rsid w:val="00297C58"/>
    <w:rsid w:val="002B115D"/>
    <w:rsid w:val="002B670C"/>
    <w:rsid w:val="002C2B46"/>
    <w:rsid w:val="002C4066"/>
    <w:rsid w:val="002C4748"/>
    <w:rsid w:val="002C4D20"/>
    <w:rsid w:val="002D05EB"/>
    <w:rsid w:val="002D2D78"/>
    <w:rsid w:val="002D34EE"/>
    <w:rsid w:val="002D582F"/>
    <w:rsid w:val="002D795E"/>
    <w:rsid w:val="002D7BD4"/>
    <w:rsid w:val="002E05B9"/>
    <w:rsid w:val="002E1EB8"/>
    <w:rsid w:val="002E2D5B"/>
    <w:rsid w:val="002E3BCF"/>
    <w:rsid w:val="002E5939"/>
    <w:rsid w:val="002E770A"/>
    <w:rsid w:val="002F11E3"/>
    <w:rsid w:val="002F4E80"/>
    <w:rsid w:val="002F6442"/>
    <w:rsid w:val="00305E77"/>
    <w:rsid w:val="0032639C"/>
    <w:rsid w:val="00327D4A"/>
    <w:rsid w:val="0033087C"/>
    <w:rsid w:val="00330F6A"/>
    <w:rsid w:val="00334504"/>
    <w:rsid w:val="00337C8B"/>
    <w:rsid w:val="003411D9"/>
    <w:rsid w:val="0035036D"/>
    <w:rsid w:val="00351968"/>
    <w:rsid w:val="00354949"/>
    <w:rsid w:val="003552F4"/>
    <w:rsid w:val="00355A3B"/>
    <w:rsid w:val="003670C4"/>
    <w:rsid w:val="003727B7"/>
    <w:rsid w:val="00372CE8"/>
    <w:rsid w:val="00377EFA"/>
    <w:rsid w:val="00394273"/>
    <w:rsid w:val="003969F9"/>
    <w:rsid w:val="003A5549"/>
    <w:rsid w:val="003A75E3"/>
    <w:rsid w:val="003B0B81"/>
    <w:rsid w:val="003B18A9"/>
    <w:rsid w:val="003B5BA0"/>
    <w:rsid w:val="003C0595"/>
    <w:rsid w:val="003C0C59"/>
    <w:rsid w:val="003C10E2"/>
    <w:rsid w:val="003C223B"/>
    <w:rsid w:val="003C532E"/>
    <w:rsid w:val="003D3996"/>
    <w:rsid w:val="003D5F26"/>
    <w:rsid w:val="003E3BEE"/>
    <w:rsid w:val="003E4ABC"/>
    <w:rsid w:val="003E5797"/>
    <w:rsid w:val="003F174A"/>
    <w:rsid w:val="003F3E6E"/>
    <w:rsid w:val="003F4BF1"/>
    <w:rsid w:val="003F666C"/>
    <w:rsid w:val="00400A44"/>
    <w:rsid w:val="004031AF"/>
    <w:rsid w:val="004052B6"/>
    <w:rsid w:val="00423D6A"/>
    <w:rsid w:val="004242D2"/>
    <w:rsid w:val="004257A6"/>
    <w:rsid w:val="00427C44"/>
    <w:rsid w:val="00432E8B"/>
    <w:rsid w:val="00433325"/>
    <w:rsid w:val="0043496C"/>
    <w:rsid w:val="004470AA"/>
    <w:rsid w:val="00450A94"/>
    <w:rsid w:val="00460921"/>
    <w:rsid w:val="00461C02"/>
    <w:rsid w:val="00466529"/>
    <w:rsid w:val="00473E01"/>
    <w:rsid w:val="00476D33"/>
    <w:rsid w:val="00476DD7"/>
    <w:rsid w:val="00480F16"/>
    <w:rsid w:val="0048523B"/>
    <w:rsid w:val="004858CB"/>
    <w:rsid w:val="004B0CBF"/>
    <w:rsid w:val="004B0E65"/>
    <w:rsid w:val="004B2020"/>
    <w:rsid w:val="004B3C7E"/>
    <w:rsid w:val="004B4D7E"/>
    <w:rsid w:val="004B5CB6"/>
    <w:rsid w:val="004C2063"/>
    <w:rsid w:val="004C34E8"/>
    <w:rsid w:val="004C4848"/>
    <w:rsid w:val="004C53C8"/>
    <w:rsid w:val="004C6901"/>
    <w:rsid w:val="004C6F6D"/>
    <w:rsid w:val="004D1D0E"/>
    <w:rsid w:val="004D344B"/>
    <w:rsid w:val="004D47E0"/>
    <w:rsid w:val="004D6885"/>
    <w:rsid w:val="004E22AA"/>
    <w:rsid w:val="004E2677"/>
    <w:rsid w:val="004E392E"/>
    <w:rsid w:val="004E6531"/>
    <w:rsid w:val="004E6AC7"/>
    <w:rsid w:val="004E7419"/>
    <w:rsid w:val="004E7EA2"/>
    <w:rsid w:val="00505FED"/>
    <w:rsid w:val="005063C8"/>
    <w:rsid w:val="00512EE9"/>
    <w:rsid w:val="0053058C"/>
    <w:rsid w:val="00535531"/>
    <w:rsid w:val="00537CA9"/>
    <w:rsid w:val="00540A82"/>
    <w:rsid w:val="00542AE6"/>
    <w:rsid w:val="00547EB0"/>
    <w:rsid w:val="00552566"/>
    <w:rsid w:val="005577FC"/>
    <w:rsid w:val="005618FC"/>
    <w:rsid w:val="005678C1"/>
    <w:rsid w:val="005679B5"/>
    <w:rsid w:val="00570146"/>
    <w:rsid w:val="00581146"/>
    <w:rsid w:val="00581D85"/>
    <w:rsid w:val="00581D94"/>
    <w:rsid w:val="00582F74"/>
    <w:rsid w:val="005845A6"/>
    <w:rsid w:val="00591CE4"/>
    <w:rsid w:val="0059372D"/>
    <w:rsid w:val="0059594E"/>
    <w:rsid w:val="005A3F7B"/>
    <w:rsid w:val="005A5CFD"/>
    <w:rsid w:val="005A62BB"/>
    <w:rsid w:val="005B1A6A"/>
    <w:rsid w:val="005B1AA2"/>
    <w:rsid w:val="005B1F04"/>
    <w:rsid w:val="005B487F"/>
    <w:rsid w:val="005B4FDA"/>
    <w:rsid w:val="005B6783"/>
    <w:rsid w:val="005C190F"/>
    <w:rsid w:val="005C66A9"/>
    <w:rsid w:val="005C7423"/>
    <w:rsid w:val="005D0AD2"/>
    <w:rsid w:val="005D1C8A"/>
    <w:rsid w:val="005D3941"/>
    <w:rsid w:val="005E066B"/>
    <w:rsid w:val="005E0719"/>
    <w:rsid w:val="005E1C7D"/>
    <w:rsid w:val="005E5B3E"/>
    <w:rsid w:val="005E6BAF"/>
    <w:rsid w:val="005F3D4F"/>
    <w:rsid w:val="005F4EE0"/>
    <w:rsid w:val="005F7DE4"/>
    <w:rsid w:val="00601E48"/>
    <w:rsid w:val="00604246"/>
    <w:rsid w:val="00607E9C"/>
    <w:rsid w:val="006119F4"/>
    <w:rsid w:val="0062283F"/>
    <w:rsid w:val="00630159"/>
    <w:rsid w:val="00630760"/>
    <w:rsid w:val="0064107B"/>
    <w:rsid w:val="00643E32"/>
    <w:rsid w:val="00646885"/>
    <w:rsid w:val="006526AC"/>
    <w:rsid w:val="00654A94"/>
    <w:rsid w:val="0065675D"/>
    <w:rsid w:val="00656CC0"/>
    <w:rsid w:val="0065713B"/>
    <w:rsid w:val="00663670"/>
    <w:rsid w:val="00665211"/>
    <w:rsid w:val="00667A13"/>
    <w:rsid w:val="00673302"/>
    <w:rsid w:val="00681F96"/>
    <w:rsid w:val="00684CB7"/>
    <w:rsid w:val="00686728"/>
    <w:rsid w:val="00686865"/>
    <w:rsid w:val="00686F7D"/>
    <w:rsid w:val="0069160D"/>
    <w:rsid w:val="00694B19"/>
    <w:rsid w:val="0069612F"/>
    <w:rsid w:val="006A4118"/>
    <w:rsid w:val="006B2C16"/>
    <w:rsid w:val="006B43B5"/>
    <w:rsid w:val="006B4BD4"/>
    <w:rsid w:val="006B7C8F"/>
    <w:rsid w:val="006C1EDA"/>
    <w:rsid w:val="006C2495"/>
    <w:rsid w:val="006C3D2F"/>
    <w:rsid w:val="006C4C85"/>
    <w:rsid w:val="006C5160"/>
    <w:rsid w:val="006D09B6"/>
    <w:rsid w:val="006D1512"/>
    <w:rsid w:val="006D16F7"/>
    <w:rsid w:val="006D322E"/>
    <w:rsid w:val="006D6900"/>
    <w:rsid w:val="006E2A82"/>
    <w:rsid w:val="006E2F71"/>
    <w:rsid w:val="006E59E8"/>
    <w:rsid w:val="006F1C0D"/>
    <w:rsid w:val="006F3E1E"/>
    <w:rsid w:val="006F58FB"/>
    <w:rsid w:val="006F60DE"/>
    <w:rsid w:val="006F6346"/>
    <w:rsid w:val="00701024"/>
    <w:rsid w:val="00701CEA"/>
    <w:rsid w:val="00702121"/>
    <w:rsid w:val="00703954"/>
    <w:rsid w:val="007071AB"/>
    <w:rsid w:val="00710C2C"/>
    <w:rsid w:val="00725E89"/>
    <w:rsid w:val="0073049A"/>
    <w:rsid w:val="00730B66"/>
    <w:rsid w:val="00731D2F"/>
    <w:rsid w:val="00731F56"/>
    <w:rsid w:val="00732556"/>
    <w:rsid w:val="00733109"/>
    <w:rsid w:val="00735C3A"/>
    <w:rsid w:val="00735FC8"/>
    <w:rsid w:val="00736B3A"/>
    <w:rsid w:val="00736E30"/>
    <w:rsid w:val="007461B9"/>
    <w:rsid w:val="007526EA"/>
    <w:rsid w:val="00753370"/>
    <w:rsid w:val="00753793"/>
    <w:rsid w:val="0075762B"/>
    <w:rsid w:val="00761039"/>
    <w:rsid w:val="00761630"/>
    <w:rsid w:val="00766CA6"/>
    <w:rsid w:val="007707FC"/>
    <w:rsid w:val="00770E5A"/>
    <w:rsid w:val="00773FCB"/>
    <w:rsid w:val="00774F7C"/>
    <w:rsid w:val="007753FC"/>
    <w:rsid w:val="007921C3"/>
    <w:rsid w:val="007941B5"/>
    <w:rsid w:val="0079684C"/>
    <w:rsid w:val="007A312D"/>
    <w:rsid w:val="007A52D2"/>
    <w:rsid w:val="007C1774"/>
    <w:rsid w:val="007C5993"/>
    <w:rsid w:val="007C659C"/>
    <w:rsid w:val="007C6B21"/>
    <w:rsid w:val="007D66D7"/>
    <w:rsid w:val="007D7655"/>
    <w:rsid w:val="007E2096"/>
    <w:rsid w:val="007E2999"/>
    <w:rsid w:val="007E358D"/>
    <w:rsid w:val="007E4743"/>
    <w:rsid w:val="007E6E95"/>
    <w:rsid w:val="007E7774"/>
    <w:rsid w:val="007F315F"/>
    <w:rsid w:val="007F405C"/>
    <w:rsid w:val="007F6611"/>
    <w:rsid w:val="007F6BBF"/>
    <w:rsid w:val="00802089"/>
    <w:rsid w:val="00802DA8"/>
    <w:rsid w:val="0080357D"/>
    <w:rsid w:val="008060CC"/>
    <w:rsid w:val="0080694C"/>
    <w:rsid w:val="00821149"/>
    <w:rsid w:val="008258A2"/>
    <w:rsid w:val="00825B38"/>
    <w:rsid w:val="008324EE"/>
    <w:rsid w:val="008327B7"/>
    <w:rsid w:val="00834919"/>
    <w:rsid w:val="00836200"/>
    <w:rsid w:val="008433FA"/>
    <w:rsid w:val="008448A9"/>
    <w:rsid w:val="00846211"/>
    <w:rsid w:val="0084646A"/>
    <w:rsid w:val="00850F54"/>
    <w:rsid w:val="008535D9"/>
    <w:rsid w:val="00861C1C"/>
    <w:rsid w:val="00861F3F"/>
    <w:rsid w:val="0086443E"/>
    <w:rsid w:val="00865535"/>
    <w:rsid w:val="00871D24"/>
    <w:rsid w:val="00883646"/>
    <w:rsid w:val="00886D41"/>
    <w:rsid w:val="00887DE6"/>
    <w:rsid w:val="00890BB1"/>
    <w:rsid w:val="00891AD5"/>
    <w:rsid w:val="0089560C"/>
    <w:rsid w:val="00896577"/>
    <w:rsid w:val="00896E0D"/>
    <w:rsid w:val="008A1BF1"/>
    <w:rsid w:val="008A3D96"/>
    <w:rsid w:val="008B67C7"/>
    <w:rsid w:val="008C4AB1"/>
    <w:rsid w:val="008C60E6"/>
    <w:rsid w:val="008C73FC"/>
    <w:rsid w:val="008D0405"/>
    <w:rsid w:val="008E30F7"/>
    <w:rsid w:val="008E31DD"/>
    <w:rsid w:val="008E78A8"/>
    <w:rsid w:val="008F0E16"/>
    <w:rsid w:val="008F2CD3"/>
    <w:rsid w:val="008F4733"/>
    <w:rsid w:val="008F7E1D"/>
    <w:rsid w:val="00901D82"/>
    <w:rsid w:val="0090418E"/>
    <w:rsid w:val="009047A0"/>
    <w:rsid w:val="00904C2B"/>
    <w:rsid w:val="0090535F"/>
    <w:rsid w:val="00907915"/>
    <w:rsid w:val="00910756"/>
    <w:rsid w:val="00915092"/>
    <w:rsid w:val="00921716"/>
    <w:rsid w:val="00921E9F"/>
    <w:rsid w:val="00923102"/>
    <w:rsid w:val="00923D50"/>
    <w:rsid w:val="00932222"/>
    <w:rsid w:val="009357F4"/>
    <w:rsid w:val="00936BE8"/>
    <w:rsid w:val="00950275"/>
    <w:rsid w:val="00951D06"/>
    <w:rsid w:val="00960F1E"/>
    <w:rsid w:val="00962492"/>
    <w:rsid w:val="00963B4D"/>
    <w:rsid w:val="0097089B"/>
    <w:rsid w:val="009709E2"/>
    <w:rsid w:val="00970D45"/>
    <w:rsid w:val="0097129A"/>
    <w:rsid w:val="00971E3D"/>
    <w:rsid w:val="00972FDD"/>
    <w:rsid w:val="009746B3"/>
    <w:rsid w:val="00975BA2"/>
    <w:rsid w:val="009846C7"/>
    <w:rsid w:val="0098562F"/>
    <w:rsid w:val="00986FEF"/>
    <w:rsid w:val="00987348"/>
    <w:rsid w:val="00990C9C"/>
    <w:rsid w:val="00990D85"/>
    <w:rsid w:val="00991811"/>
    <w:rsid w:val="009A1460"/>
    <w:rsid w:val="009B0AD1"/>
    <w:rsid w:val="009B2FEF"/>
    <w:rsid w:val="009B37D6"/>
    <w:rsid w:val="009B4717"/>
    <w:rsid w:val="009C1079"/>
    <w:rsid w:val="009C2415"/>
    <w:rsid w:val="009C2A16"/>
    <w:rsid w:val="009C68FA"/>
    <w:rsid w:val="009C74E1"/>
    <w:rsid w:val="009D1A4D"/>
    <w:rsid w:val="009E3C0B"/>
    <w:rsid w:val="009E442E"/>
    <w:rsid w:val="009E5F23"/>
    <w:rsid w:val="00A04545"/>
    <w:rsid w:val="00A05C6E"/>
    <w:rsid w:val="00A06E3D"/>
    <w:rsid w:val="00A1185C"/>
    <w:rsid w:val="00A12130"/>
    <w:rsid w:val="00A125D2"/>
    <w:rsid w:val="00A13CCC"/>
    <w:rsid w:val="00A147AA"/>
    <w:rsid w:val="00A15A46"/>
    <w:rsid w:val="00A2459F"/>
    <w:rsid w:val="00A3403A"/>
    <w:rsid w:val="00A35F67"/>
    <w:rsid w:val="00A36010"/>
    <w:rsid w:val="00A4096F"/>
    <w:rsid w:val="00A436CB"/>
    <w:rsid w:val="00A473EE"/>
    <w:rsid w:val="00A477AE"/>
    <w:rsid w:val="00A50261"/>
    <w:rsid w:val="00A5212E"/>
    <w:rsid w:val="00A60D81"/>
    <w:rsid w:val="00A61D1A"/>
    <w:rsid w:val="00A61D25"/>
    <w:rsid w:val="00A64DF4"/>
    <w:rsid w:val="00A700F9"/>
    <w:rsid w:val="00A80FC2"/>
    <w:rsid w:val="00A81C02"/>
    <w:rsid w:val="00A829E7"/>
    <w:rsid w:val="00A842E4"/>
    <w:rsid w:val="00A85D47"/>
    <w:rsid w:val="00A8661B"/>
    <w:rsid w:val="00A94F84"/>
    <w:rsid w:val="00A979EF"/>
    <w:rsid w:val="00AA018F"/>
    <w:rsid w:val="00AA1919"/>
    <w:rsid w:val="00AA71C3"/>
    <w:rsid w:val="00AB172B"/>
    <w:rsid w:val="00AB23D1"/>
    <w:rsid w:val="00AB391A"/>
    <w:rsid w:val="00AB3B9A"/>
    <w:rsid w:val="00AB3BC8"/>
    <w:rsid w:val="00AB674A"/>
    <w:rsid w:val="00AB7203"/>
    <w:rsid w:val="00AC752B"/>
    <w:rsid w:val="00AD0725"/>
    <w:rsid w:val="00AD4983"/>
    <w:rsid w:val="00AD526D"/>
    <w:rsid w:val="00AD7C78"/>
    <w:rsid w:val="00AE1F04"/>
    <w:rsid w:val="00AE2586"/>
    <w:rsid w:val="00AE2D4A"/>
    <w:rsid w:val="00AE3A6B"/>
    <w:rsid w:val="00AE3F4E"/>
    <w:rsid w:val="00AE4267"/>
    <w:rsid w:val="00AF0505"/>
    <w:rsid w:val="00AF7651"/>
    <w:rsid w:val="00AF7E70"/>
    <w:rsid w:val="00B001FA"/>
    <w:rsid w:val="00B05CAD"/>
    <w:rsid w:val="00B067F3"/>
    <w:rsid w:val="00B069B9"/>
    <w:rsid w:val="00B11916"/>
    <w:rsid w:val="00B12C2D"/>
    <w:rsid w:val="00B17D98"/>
    <w:rsid w:val="00B218C7"/>
    <w:rsid w:val="00B239A0"/>
    <w:rsid w:val="00B40D77"/>
    <w:rsid w:val="00B47056"/>
    <w:rsid w:val="00B5028D"/>
    <w:rsid w:val="00B52A56"/>
    <w:rsid w:val="00B532D1"/>
    <w:rsid w:val="00B5387B"/>
    <w:rsid w:val="00B56DFE"/>
    <w:rsid w:val="00B57951"/>
    <w:rsid w:val="00B6409B"/>
    <w:rsid w:val="00B64AEB"/>
    <w:rsid w:val="00B70FF3"/>
    <w:rsid w:val="00B7650C"/>
    <w:rsid w:val="00B77C82"/>
    <w:rsid w:val="00B80B01"/>
    <w:rsid w:val="00B82887"/>
    <w:rsid w:val="00B8304F"/>
    <w:rsid w:val="00B8566C"/>
    <w:rsid w:val="00B92E17"/>
    <w:rsid w:val="00B93B48"/>
    <w:rsid w:val="00B96969"/>
    <w:rsid w:val="00BA3616"/>
    <w:rsid w:val="00BA4CF0"/>
    <w:rsid w:val="00BA5A5E"/>
    <w:rsid w:val="00BB49DF"/>
    <w:rsid w:val="00BB4AD0"/>
    <w:rsid w:val="00BB58C7"/>
    <w:rsid w:val="00BB6D8C"/>
    <w:rsid w:val="00BC059C"/>
    <w:rsid w:val="00BC0EC2"/>
    <w:rsid w:val="00BC1447"/>
    <w:rsid w:val="00BC2D91"/>
    <w:rsid w:val="00BC4FB9"/>
    <w:rsid w:val="00BD0EA2"/>
    <w:rsid w:val="00BE03BC"/>
    <w:rsid w:val="00BE04BF"/>
    <w:rsid w:val="00BE353C"/>
    <w:rsid w:val="00BF3055"/>
    <w:rsid w:val="00C00C0A"/>
    <w:rsid w:val="00C01986"/>
    <w:rsid w:val="00C04D66"/>
    <w:rsid w:val="00C13F57"/>
    <w:rsid w:val="00C3057E"/>
    <w:rsid w:val="00C327DB"/>
    <w:rsid w:val="00C33AD3"/>
    <w:rsid w:val="00C35571"/>
    <w:rsid w:val="00C428F0"/>
    <w:rsid w:val="00C45A08"/>
    <w:rsid w:val="00C50F00"/>
    <w:rsid w:val="00C556BE"/>
    <w:rsid w:val="00C56CDC"/>
    <w:rsid w:val="00C57AE1"/>
    <w:rsid w:val="00C633A6"/>
    <w:rsid w:val="00C67F60"/>
    <w:rsid w:val="00C70D66"/>
    <w:rsid w:val="00C74C76"/>
    <w:rsid w:val="00C7525C"/>
    <w:rsid w:val="00C81272"/>
    <w:rsid w:val="00C82CC3"/>
    <w:rsid w:val="00C837FC"/>
    <w:rsid w:val="00C87325"/>
    <w:rsid w:val="00C87E7C"/>
    <w:rsid w:val="00C911CE"/>
    <w:rsid w:val="00C914A7"/>
    <w:rsid w:val="00C915B6"/>
    <w:rsid w:val="00C922E3"/>
    <w:rsid w:val="00C94909"/>
    <w:rsid w:val="00C961B2"/>
    <w:rsid w:val="00C96D13"/>
    <w:rsid w:val="00CA3699"/>
    <w:rsid w:val="00CB010E"/>
    <w:rsid w:val="00CB2692"/>
    <w:rsid w:val="00CB745F"/>
    <w:rsid w:val="00CC13A6"/>
    <w:rsid w:val="00CC5966"/>
    <w:rsid w:val="00CD1081"/>
    <w:rsid w:val="00CD2D1D"/>
    <w:rsid w:val="00CD3CE3"/>
    <w:rsid w:val="00CD445A"/>
    <w:rsid w:val="00CD516E"/>
    <w:rsid w:val="00CE6F17"/>
    <w:rsid w:val="00CF46FA"/>
    <w:rsid w:val="00D017D0"/>
    <w:rsid w:val="00D0222B"/>
    <w:rsid w:val="00D03232"/>
    <w:rsid w:val="00D05461"/>
    <w:rsid w:val="00D07147"/>
    <w:rsid w:val="00D108C3"/>
    <w:rsid w:val="00D14B22"/>
    <w:rsid w:val="00D15EA5"/>
    <w:rsid w:val="00D166C8"/>
    <w:rsid w:val="00D24A03"/>
    <w:rsid w:val="00D32E23"/>
    <w:rsid w:val="00D33513"/>
    <w:rsid w:val="00D35165"/>
    <w:rsid w:val="00D373AE"/>
    <w:rsid w:val="00D40281"/>
    <w:rsid w:val="00D41381"/>
    <w:rsid w:val="00D4205D"/>
    <w:rsid w:val="00D46F3A"/>
    <w:rsid w:val="00D517C9"/>
    <w:rsid w:val="00D52D94"/>
    <w:rsid w:val="00D55CEC"/>
    <w:rsid w:val="00D56A0D"/>
    <w:rsid w:val="00D61AE5"/>
    <w:rsid w:val="00D6626B"/>
    <w:rsid w:val="00D7235C"/>
    <w:rsid w:val="00D75670"/>
    <w:rsid w:val="00D756DB"/>
    <w:rsid w:val="00D768DA"/>
    <w:rsid w:val="00D80809"/>
    <w:rsid w:val="00DA1BEE"/>
    <w:rsid w:val="00DA3BB0"/>
    <w:rsid w:val="00DA78AE"/>
    <w:rsid w:val="00DB2D84"/>
    <w:rsid w:val="00DB568A"/>
    <w:rsid w:val="00DB6239"/>
    <w:rsid w:val="00DB741A"/>
    <w:rsid w:val="00DC588C"/>
    <w:rsid w:val="00DC612B"/>
    <w:rsid w:val="00DC78FD"/>
    <w:rsid w:val="00DD4FED"/>
    <w:rsid w:val="00DD5017"/>
    <w:rsid w:val="00DD619C"/>
    <w:rsid w:val="00DD6CD4"/>
    <w:rsid w:val="00DE0EF2"/>
    <w:rsid w:val="00DE2454"/>
    <w:rsid w:val="00DF1500"/>
    <w:rsid w:val="00DF2F02"/>
    <w:rsid w:val="00DF3E62"/>
    <w:rsid w:val="00DF55E0"/>
    <w:rsid w:val="00E01869"/>
    <w:rsid w:val="00E06D8F"/>
    <w:rsid w:val="00E10599"/>
    <w:rsid w:val="00E2215A"/>
    <w:rsid w:val="00E22BDC"/>
    <w:rsid w:val="00E23252"/>
    <w:rsid w:val="00E36AB0"/>
    <w:rsid w:val="00E42164"/>
    <w:rsid w:val="00E4490D"/>
    <w:rsid w:val="00E50655"/>
    <w:rsid w:val="00E5262E"/>
    <w:rsid w:val="00E537F1"/>
    <w:rsid w:val="00E5706F"/>
    <w:rsid w:val="00E57E0A"/>
    <w:rsid w:val="00E607A8"/>
    <w:rsid w:val="00E6291D"/>
    <w:rsid w:val="00E644AA"/>
    <w:rsid w:val="00E668FE"/>
    <w:rsid w:val="00E67FE5"/>
    <w:rsid w:val="00E72CA4"/>
    <w:rsid w:val="00E74E3C"/>
    <w:rsid w:val="00E74E76"/>
    <w:rsid w:val="00E762F5"/>
    <w:rsid w:val="00E772AD"/>
    <w:rsid w:val="00E8330B"/>
    <w:rsid w:val="00E847BC"/>
    <w:rsid w:val="00E84CDF"/>
    <w:rsid w:val="00E84F95"/>
    <w:rsid w:val="00E96BF0"/>
    <w:rsid w:val="00EA33D9"/>
    <w:rsid w:val="00EA4927"/>
    <w:rsid w:val="00EA7E65"/>
    <w:rsid w:val="00EB41CB"/>
    <w:rsid w:val="00EC04BB"/>
    <w:rsid w:val="00EC2AAD"/>
    <w:rsid w:val="00EC3AB1"/>
    <w:rsid w:val="00EC60CD"/>
    <w:rsid w:val="00ED3185"/>
    <w:rsid w:val="00ED525B"/>
    <w:rsid w:val="00ED73B4"/>
    <w:rsid w:val="00ED745D"/>
    <w:rsid w:val="00EE0C32"/>
    <w:rsid w:val="00EE3ED7"/>
    <w:rsid w:val="00EF44E7"/>
    <w:rsid w:val="00EF795F"/>
    <w:rsid w:val="00EF7A2B"/>
    <w:rsid w:val="00F0484B"/>
    <w:rsid w:val="00F116A9"/>
    <w:rsid w:val="00F12FDE"/>
    <w:rsid w:val="00F1464F"/>
    <w:rsid w:val="00F155AB"/>
    <w:rsid w:val="00F16501"/>
    <w:rsid w:val="00F240AA"/>
    <w:rsid w:val="00F24201"/>
    <w:rsid w:val="00F24C97"/>
    <w:rsid w:val="00F26222"/>
    <w:rsid w:val="00F272C6"/>
    <w:rsid w:val="00F317B1"/>
    <w:rsid w:val="00F31D45"/>
    <w:rsid w:val="00F34FCC"/>
    <w:rsid w:val="00F50D25"/>
    <w:rsid w:val="00F57925"/>
    <w:rsid w:val="00F6326E"/>
    <w:rsid w:val="00F80E09"/>
    <w:rsid w:val="00F824F5"/>
    <w:rsid w:val="00F83D7A"/>
    <w:rsid w:val="00F84F0F"/>
    <w:rsid w:val="00F85D56"/>
    <w:rsid w:val="00F85F8F"/>
    <w:rsid w:val="00F87121"/>
    <w:rsid w:val="00F87EB6"/>
    <w:rsid w:val="00F9373D"/>
    <w:rsid w:val="00F96328"/>
    <w:rsid w:val="00FB20D4"/>
    <w:rsid w:val="00FB23B9"/>
    <w:rsid w:val="00FB3EF2"/>
    <w:rsid w:val="00FB7EE5"/>
    <w:rsid w:val="00FC011F"/>
    <w:rsid w:val="00FC0BB0"/>
    <w:rsid w:val="00FC6774"/>
    <w:rsid w:val="00FC7D30"/>
    <w:rsid w:val="00FD0DE9"/>
    <w:rsid w:val="00FD5AA3"/>
    <w:rsid w:val="00FE2CEF"/>
    <w:rsid w:val="00FE42DF"/>
    <w:rsid w:val="00FE6494"/>
    <w:rsid w:val="00FF1FEA"/>
    <w:rsid w:val="00FF2704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List Paragraph"/>
    <w:basedOn w:val="a"/>
    <w:uiPriority w:val="34"/>
    <w:qFormat/>
    <w:rsid w:val="00025A30"/>
    <w:pPr>
      <w:ind w:left="720"/>
      <w:contextualSpacing/>
    </w:pPr>
  </w:style>
  <w:style w:type="table" w:styleId="a9">
    <w:name w:val="Table Grid"/>
    <w:basedOn w:val="a1"/>
    <w:rsid w:val="00355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AF7651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AF7651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List Paragraph"/>
    <w:basedOn w:val="a"/>
    <w:uiPriority w:val="34"/>
    <w:qFormat/>
    <w:rsid w:val="00025A30"/>
    <w:pPr>
      <w:ind w:left="720"/>
      <w:contextualSpacing/>
    </w:pPr>
  </w:style>
  <w:style w:type="table" w:styleId="a9">
    <w:name w:val="Table Grid"/>
    <w:basedOn w:val="a1"/>
    <w:rsid w:val="00355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AF7651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AF7651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count\Desktop\&#3627;&#3609;&#3633;&#3591;&#3626;&#3639;&#3629;&#3616;&#3634;&#3618;&#3651;&#3609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005E6-C6CB-44E0-BC51-D2042C41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หนังสือภายใน.dot</Template>
  <TotalTime>3993952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</dc:creator>
  <cp:lastModifiedBy>Acer-I5-Acc</cp:lastModifiedBy>
  <cp:revision>408</cp:revision>
  <cp:lastPrinted>2020-08-31T03:30:00Z</cp:lastPrinted>
  <dcterms:created xsi:type="dcterms:W3CDTF">2015-10-22T02:16:00Z</dcterms:created>
  <dcterms:modified xsi:type="dcterms:W3CDTF">2020-10-22T04:00:00Z</dcterms:modified>
</cp:coreProperties>
</file>